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973c6ab" w14:textId="973c6ab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2175B9">
        <w:t xml:space="preserve">  U Zagrebu, 01</w:t>
      </w:r>
      <w:r w:rsidR="00C8505A">
        <w:t xml:space="preserve">. </w:t>
      </w:r>
      <w:r w:rsidR="002175B9">
        <w:t>rujna</w:t>
      </w:r>
      <w:r w:rsidR="00C8505A">
        <w:t xml:space="preserve">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85130B">
        <w:t>13</w:t>
      </w:r>
      <w:r w:rsidR="00647B69">
        <w:t>.</w:t>
      </w:r>
      <w:r w:rsidR="00460344">
        <w:t xml:space="preserve"> St-</w:t>
      </w:r>
      <w:r w:rsidR="0085130B">
        <w:t>894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85130B">
        <w:t>13</w:t>
      </w:r>
      <w:r w:rsidR="003E7872">
        <w:t>. St-</w:t>
      </w:r>
      <w:r w:rsidR="0085130B">
        <w:t>894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85130B">
        <w:t>ATLANTA 21 jednostavno društvo s ograničenom odgovornošću za prijevoz i usluge</w:t>
      </w:r>
      <w:r w:rsidR="00D70667">
        <w:t>,</w:t>
      </w:r>
      <w:r w:rsidR="001369B1">
        <w:t xml:space="preserve"> </w:t>
      </w:r>
      <w:r w:rsidR="0085130B">
        <w:t>Avenija Dubrovnik 5B</w:t>
      </w:r>
      <w:r w:rsidR="001369B1">
        <w:t>,</w:t>
      </w:r>
      <w:r w:rsidR="006576EB">
        <w:t xml:space="preserve"> </w:t>
      </w:r>
      <w:r w:rsidR="00D70667">
        <w:t>10000 Zagreb</w:t>
      </w:r>
      <w:r w:rsidR="005E7166">
        <w:t xml:space="preserve">, </w:t>
      </w:r>
      <w:r w:rsidR="006576EB">
        <w:t xml:space="preserve">OIB: </w:t>
      </w:r>
      <w:r w:rsidR="00A51D53">
        <w:t>47054100064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369B1"/>
    <w:rsid w:val="00193DB4"/>
    <w:rsid w:val="001D5AB3"/>
    <w:rsid w:val="001F5AEE"/>
    <w:rsid w:val="002175B9"/>
    <w:rsid w:val="00256108"/>
    <w:rsid w:val="00264BAC"/>
    <w:rsid w:val="002909A8"/>
    <w:rsid w:val="002D388D"/>
    <w:rsid w:val="003777CA"/>
    <w:rsid w:val="00383B46"/>
    <w:rsid w:val="003A1C6E"/>
    <w:rsid w:val="003C54AD"/>
    <w:rsid w:val="003E7872"/>
    <w:rsid w:val="003F7B41"/>
    <w:rsid w:val="00431A12"/>
    <w:rsid w:val="00460344"/>
    <w:rsid w:val="00480B90"/>
    <w:rsid w:val="0048203E"/>
    <w:rsid w:val="004D4987"/>
    <w:rsid w:val="005038AB"/>
    <w:rsid w:val="00514017"/>
    <w:rsid w:val="00535531"/>
    <w:rsid w:val="00541396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5130B"/>
    <w:rsid w:val="00890969"/>
    <w:rsid w:val="008A519D"/>
    <w:rsid w:val="008C3B97"/>
    <w:rsid w:val="00945B0E"/>
    <w:rsid w:val="00965862"/>
    <w:rsid w:val="009A45CD"/>
    <w:rsid w:val="00A4660D"/>
    <w:rsid w:val="00A51D53"/>
    <w:rsid w:val="00A74B9D"/>
    <w:rsid w:val="00A93A8F"/>
    <w:rsid w:val="00B42F50"/>
    <w:rsid w:val="00B6233B"/>
    <w:rsid w:val="00B80950"/>
    <w:rsid w:val="00B8273C"/>
    <w:rsid w:val="00BD26F7"/>
    <w:rsid w:val="00C01EB5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0667"/>
    <w:rsid w:val="00D71AAA"/>
    <w:rsid w:val="00D809F6"/>
    <w:rsid w:val="00DF483E"/>
    <w:rsid w:val="00E84543"/>
    <w:rsid w:val="00EB3494"/>
    <w:rsid w:val="00EC03D3"/>
    <w:rsid w:val="00ED08EA"/>
    <w:rsid w:val="00F6030F"/>
    <w:rsid w:val="00F84CF3"/>
    <w:rsid w:val="00F90936"/>
    <w:rsid w:val="00FD108B"/>
    <w:rsid w:val="00FD2A06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51D5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51D5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1D5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1D5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1D5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1D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1D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D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D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D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St-894/2020-3</izvorni_sadrzaj>
    <derivirana_varijabla naziv="DomainObject.Oznaka_1">St-894/2020-3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ožujka 2020.</izvorni_sadrzaj>
    <derivirana_varijabla naziv="DomainObject.Predmet.DatumIzradeOptuznogAkta_1">20. ožujka 2020.</derivirana_varijabla>
  </DomainObject.Predmet.DatumIzradeOptuznogAkta>
  <DomainObject.Predmet.DatumIzradeOptuznogAktaFormated>
    <izvorni_sadrzaj>20.3.2020.</izvorni_sadrzaj>
    <derivirana_varijabla naziv="DomainObject.Predmet.DatumIzradeOptuznogAktaFormated_1">20.3.2020.</derivirana_varijabla>
  </DomainObject.Predmet.DatumIzradeOptuznogAktaFormated>
  <DomainObject.Predmet.DatumOsnivanja>
    <izvorni_sadrzaj>31. ožujka 2020.</izvorni_sadrzaj>
    <derivirana_varijabla naziv="DomainObject.Predmet.DatumOsnivanja_1">31.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ožujka 2020.</izvorni_sadrzaj>
    <derivirana_varijabla naziv="DomainObject.Predmet.DatumPrimitkaOptuznogAkta_1">20.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St-894/2020</izvorni_sadrzaj>
    <derivirana_varijabla naziv="DomainObject.Predmet.OznakaBroj_1">St-894/2020</derivirana_varijabla>
  </DomainObject.Predmet.OznakaBroj>
  <DomainObject.Predmet.OznakaBrojOptuznogAkta>
    <izvorni_sadrzaj>04-06-20-1549</izvorni_sadrzaj>
    <derivirana_varijabla naziv="DomainObject.Predmet.OznakaBrojOptuznogAkta_1">04-06-20-1549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ATLANTA 21 jednostavno društvo s ograničenom odgovornošću za prijevoz i usluge</izvorni_sadrzaj>
    <derivirana_varijabla naziv="DomainObject.Predmet.ProtustrankaFormated_1">  ATLANTA 21 jednostavno društvo s ograničenom odgovornošću za prijevoz i usluge</derivirana_varijabla>
  </DomainObject.Predmet.ProtustrankaFormated>
  <DomainObject.Predmet.ProtustrankaFormatedOIB>
    <izvorni_sadrzaj>  ATLANTA 21 jednostavno društvo s ograničenom odgovornošću za prijevoz i usluge, OIB 47054100064</izvorni_sadrzaj>
    <derivirana_varijabla naziv="DomainObject.Predmet.ProtustrankaFormatedOIB_1">  ATLANTA 21 jednostavno društvo s ograničenom odgovornošću za prijevoz i usluge, OIB 47054100064</derivirana_varijabla>
  </DomainObject.Predmet.ProtustrankaFormatedOIB>
  <DomainObject.Predmet.ProtustrankaFormatedWithAdress>
    <izvorni_sadrzaj> ATLANTA 21 jednostavno društvo s ograničenom odgovornošću za prijevoz i usluge, Avenija Dubrovnik 5B, 10000 Zagreb</izvorni_sadrzaj>
    <derivirana_varijabla naziv="DomainObject.Predmet.ProtustrankaFormatedWithAdress_1"> ATLANTA 21 jednostavno društvo s ograničenom odgovornošću za prijevoz i usluge, Avenija Dubrovnik 5B, 10000 Zagreb</derivirana_varijabla>
  </DomainObject.Predmet.ProtustrankaFormatedWithAdress>
  <DomainObject.Predmet.ProtustrankaFormatedWithAdressOIB>
    <izvorni_sadrzaj> ATLANTA 21 jednostavno društvo s ograničenom odgovornošću za prijevoz i usluge, OIB 47054100064, Avenija Dubrovnik 5B, 10000 Zagreb</izvorni_sadrzaj>
    <derivirana_varijabla naziv="DomainObject.Predmet.ProtustrankaFormatedWithAdressOIB_1"> ATLANTA 21 jednostavno društvo s ograničenom odgovornošću za prijevoz i usluge, OIB 47054100064, Avenija Dubrovnik 5B, 10000 Zagreb</derivirana_varijabla>
  </DomainObject.Predmet.ProtustrankaFormatedWithAdressOIB>
  <DomainObject.Predmet.ProtustrankaWithAdress>
    <izvorni_sadrzaj>ATLANTA 21 jednostavno društvo s ograničenom odgovornošću za prijevoz i usluge Avenija Dubrovnik 5B, 10000 Zagreb</izvorni_sadrzaj>
    <derivirana_varijabla naziv="DomainObject.Predmet.ProtustrankaWithAdress_1">ATLANTA 21 jednostavno društvo s ograničenom odgovornošću za prijevoz i usluge Avenija Dubrovnik 5B, 10000 Zagreb</derivirana_varijabla>
  </DomainObject.Predmet.ProtustrankaWithAdress>
  <DomainObject.Predmet.ProtustrankaWithAdressOIB>
    <izvorni_sadrzaj>ATLANTA 21 jednostavno društvo s ograničenom odgovornošću za prijevoz i usluge, OIB 47054100064, Avenija Dubrovnik 5B, 10000 Zagreb</izvorni_sadrzaj>
    <derivirana_varijabla naziv="DomainObject.Predmet.ProtustrankaWithAdressOIB_1">ATLANTA 21 jednostavno društvo s ograničenom odgovornošću za prijevoz i usluge, OIB 47054100064, Avenija Dubrovnik 5B, 10000 Zagreb</derivirana_varijabla>
  </DomainObject.Predmet.ProtustrankaWithAdressOIB>
  <DomainObject.Predmet.ProtustrankaNazivFormated>
    <izvorni_sadrzaj>ATLANTA 21 jednostavno društvo s ograničenom odgovornošću za prijevoz i usluge</izvorni_sadrzaj>
    <derivirana_varijabla naziv="DomainObject.Predmet.ProtustrankaNazivFormated_1">ATLANTA 21 jednostavno društvo s ograničenom odgovornošću za prijevoz i usluge</derivirana_varijabla>
  </DomainObject.Predmet.ProtustrankaNazivFormated>
  <DomainObject.Predmet.ProtustrankaNazivFormatedOIB>
    <izvorni_sadrzaj>ATLANTA 21 jednostavno društvo s ograničenom odgovornošću za prijevoz i usluge, OIB 47054100064</izvorni_sadrzaj>
    <derivirana_varijabla naziv="DomainObject.Predmet.ProtustrankaNazivFormatedOIB_1">ATLANTA 21 jednostavno društvo s ograničenom odgovornošću za prijevoz i usluge, OIB 47054100064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ATLANTA 21 jednostavno društvo s ograničenom odgovornošću za prijevoz i usluge</item>
    </izvorni_sadrzaj>
    <derivirana_varijabla naziv="DomainObject.Predmet.ProtuStrankaListFormated_1">
      <item>ATLANTA 21 jednostavno društvo s ograničenom odgovornošću za prijevoz i usluge</item>
    </derivirana_varijabla>
  </DomainObject.Predmet.ProtuStrankaListFormated>
  <DomainObject.Predmet.ProtuStrankaListFormatedOIB>
    <izvorni_sadrzaj>
      <item>ATLANTA 21 jednostavno društvo s ograničenom odgovornošću za prijevoz i usluge, OIB 47054100064</item>
    </izvorni_sadrzaj>
    <derivirana_varijabla naziv="DomainObject.Predmet.ProtuStrankaListFormatedOIB_1">
      <item>ATLANTA 21 jednostavno društvo s ograničenom odgovornošću za prijevoz i usluge, OIB 47054100064</item>
    </derivirana_varijabla>
  </DomainObject.Predmet.ProtuStrankaListFormatedOIB>
  <DomainObject.Predmet.ProtuStrankaListFormatedWithAdress>
    <izvorni_sadrzaj>
      <item>ATLANTA 21 jednostavno društvo s ograničenom odgovornošću za prijevoz i usluge, Avenija Dubrovnik 5B, 10000 Zagreb</item>
    </izvorni_sadrzaj>
    <derivirana_varijabla naziv="DomainObject.Predmet.ProtuStrankaListFormatedWithAdress_1">
      <item>ATLANTA 21 jednostavno društvo s ograničenom odgovornošću za prijevoz i usluge, Avenija Dubrovnik 5B, 10000 Zagreb</item>
    </derivirana_varijabla>
  </DomainObject.Predmet.ProtuStrankaListFormatedWithAdress>
  <DomainObject.Predmet.ProtuStrankaListFormatedWithAdressOIB>
    <izvorni_sadrzaj>
      <item>ATLANTA 21 jednostavno društvo s ograničenom odgovornošću za prijevoz i usluge, OIB 47054100064, Avenija Dubrovnik 5B, 10000 Zagreb</item>
    </izvorni_sadrzaj>
    <derivirana_varijabla naziv="DomainObject.Predmet.ProtuStrankaListFormatedWithAdressOIB_1">
      <item>ATLANTA 21 jednostavno društvo s ograničenom odgovornošću za prijevoz i usluge, OIB 47054100064, Avenija Dubrovnik 5B, 10000 Zagreb</item>
    </derivirana_varijabla>
  </DomainObject.Predmet.ProtuStrankaListFormatedWithAdressOIB>
  <DomainObject.Predmet.ProtuStrankaListNazivFormated>
    <izvorni_sadrzaj>
      <item>ATLANTA 21 jednostavno društvo s ograničenom odgovornošću za prijevoz i usluge</item>
    </izvorni_sadrzaj>
    <derivirana_varijabla naziv="DomainObject.Predmet.ProtuStrankaListNazivFormated_1">
      <item>ATLANTA 21 jednostavno društvo s ograničenom odgovornošću za prijevoz i usluge</item>
    </derivirana_varijabla>
  </DomainObject.Predmet.ProtuStrankaListNazivFormated>
  <DomainObject.Predmet.ProtuStrankaListNazivFormatedOIB>
    <izvorni_sadrzaj>
      <item>ATLANTA 21 jednostavno društvo s ograničenom odgovornošću za prijevoz i usluge, OIB 47054100064</item>
    </izvorni_sadrzaj>
    <derivirana_varijabla naziv="DomainObject.Predmet.ProtuStrankaListNazivFormatedOIB_1">
      <item>ATLANTA 21 jednostavno društvo s ograničenom odgovornošću za prijevoz i usluge, OIB 47054100064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>St-894/2020-3</izvorni_sadrzaj>
    <derivirana_varijabla naziv="DomainObject.PoslovniBrojDokumenta_1">St-894/2020-3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ATLANTA 21 jednostavno društvo s ograničenom odgovornošću za prijevoz i usluge</izvorni_sadrzaj>
    <derivirana_varijabla naziv="DomainObject.Predmet.ProtustrankaIDrugi_1">ATLANTA 21 jednostavno društvo s ograničenom odgovornošću za prijevoz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ATLANTA 21 jednostavno društvo s ograničenom odgovornošću za prijevoz i usluge, OIB 47054100064, Avenija Dubrovnik 5B, 10000 Zagreb</izvorni_sadrzaj>
    <derivirana_varijabla naziv="DomainObject.Predmet.ProtustrankaIDrugiAdressOIB_1">ATLANTA 21 jednostavno društvo s ograničenom odgovornošću za prijevoz i usluge, OIB 47054100064, Avenija Dubrovnik 5B,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ATLANTA 21 jednostavno društvo s ograničenom odgovornošću za prijevoz i usluge</item>
      <item>Financijska agencija</item>
    </izvorni_sadrzaj>
    <derivirana_varijabla naziv="DomainObject.Predmet.SudioniciListNaziv_1">
      <item>ATLANTA 21 jednostavno društvo s ograničenom odgovornošću za prijevoz i usluge</item>
      <item>Financijska agencija</item>
    </derivirana_varijabla>
  </DomainObject.Predmet.SudioniciListNaziv>
  <DomainObject.Predmet.SudioniciListAdressOIB>
    <izvorni_sadrzaj>
      <item>ATLANTA 21 jednostavno društvo s ograničenom odgovornošću za prijevoz i usluge, OIB 47054100064, Avenija Dubrovnik 5B,10000 Zagreb</item>
      <item>Financijska agencija, OIB 85821130368, TRG SVIBANJSKIH ŽRTAVA 1995. 1,10000 Zagreb</item>
    </izvorni_sadrzaj>
    <derivirana_varijabla naziv="DomainObject.Predmet.SudioniciListAdressOIB_1">
      <item>ATLANTA 21 jednostavno društvo s ograničenom odgovornošću za prijevoz i usluge, OIB 47054100064, Avenija Dubrovnik 5B,10000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47054100064</item>
      <item>, OIB 85821130368</item>
    </izvorni_sadrzaj>
    <derivirana_varijabla naziv="DomainObject.Predmet.SudioniciListNazivOIB_1">
      <item>, OIB 47054100064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2020.</izvorni_sadrzaj>
    <derivirana_varijabla naziv="DomainObject.Predmet.DatumPocetkaProcesa_1">20.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147</properties:Words>
  <properties:Characters>858</properties:Characters>
  <properties:Lines>45</properties:Lines>
  <properties:Paragraphs>25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2020-09-01T05:54:00Z</cp:lastPrinted>
  <dcterms:modified xmlns:xsi="http://www.w3.org/2001/XMLSchema-instance" xsi:type="dcterms:W3CDTF">2020-09-01T05:54:00Z</dcterms:modified>
  <cp:revision>116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St-894/2020-3 / Odluka - Ustupljeno drugom sudu - čl. 11 Zakona o sudovima (dopis delegacija zadar 2020.docx)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